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8AE5" w14:textId="77777777" w:rsidR="00400794" w:rsidRDefault="00400794" w:rsidP="004007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AMOUNDNAS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467E3D4C" w14:textId="77777777" w:rsidR="00400794" w:rsidRDefault="00400794" w:rsidP="004007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Man-at-arms.</w:t>
      </w:r>
    </w:p>
    <w:p w14:paraId="740258BC" w14:textId="77777777" w:rsidR="00400794" w:rsidRDefault="00400794" w:rsidP="00400794">
      <w:pPr>
        <w:pStyle w:val="NoSpacing"/>
        <w:rPr>
          <w:rFonts w:cs="Times New Roman"/>
          <w:szCs w:val="24"/>
        </w:rPr>
      </w:pPr>
    </w:p>
    <w:p w14:paraId="1913131E" w14:textId="77777777" w:rsidR="00400794" w:rsidRDefault="00400794" w:rsidP="00400794">
      <w:pPr>
        <w:pStyle w:val="NoSpacing"/>
        <w:rPr>
          <w:rFonts w:cs="Times New Roman"/>
          <w:szCs w:val="24"/>
        </w:rPr>
      </w:pPr>
    </w:p>
    <w:p w14:paraId="0BD13241" w14:textId="77777777" w:rsidR="00400794" w:rsidRDefault="00400794" w:rsidP="004007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>He served on expedition to France under the command of Sir James</w:t>
      </w:r>
    </w:p>
    <w:p w14:paraId="73819E9C" w14:textId="77777777" w:rsidR="00400794" w:rsidRDefault="00400794" w:rsidP="004007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Harrington(q.v.).</w:t>
      </w:r>
    </w:p>
    <w:p w14:paraId="4EAEACF3" w14:textId="77777777" w:rsidR="00400794" w:rsidRDefault="00400794" w:rsidP="0040079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m4, from the AHRC-funded ‘The Soldier in Later Medieval England Online Database’ www.medievalsoldier.org, accessed</w:t>
      </w:r>
    </w:p>
    <w:p w14:paraId="1E2DBDDF" w14:textId="77777777" w:rsidR="00400794" w:rsidRDefault="00400794" w:rsidP="0040079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BD9D473" w14:textId="77777777" w:rsidR="00400794" w:rsidRDefault="00400794" w:rsidP="00400794">
      <w:pPr>
        <w:pStyle w:val="NoSpacing"/>
        <w:rPr>
          <w:rFonts w:cs="Times New Roman"/>
          <w:szCs w:val="24"/>
        </w:rPr>
      </w:pPr>
    </w:p>
    <w:p w14:paraId="4EB821B5" w14:textId="77777777" w:rsidR="00400794" w:rsidRDefault="00400794" w:rsidP="00400794">
      <w:pPr>
        <w:pStyle w:val="NoSpacing"/>
        <w:rPr>
          <w:rFonts w:cs="Times New Roman"/>
          <w:szCs w:val="24"/>
        </w:rPr>
      </w:pPr>
    </w:p>
    <w:p w14:paraId="08F2061B" w14:textId="77777777" w:rsidR="00400794" w:rsidRDefault="00400794" w:rsidP="004007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2022</w:t>
      </w:r>
    </w:p>
    <w:p w14:paraId="49A414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81D5" w14:textId="77777777" w:rsidR="00400794" w:rsidRDefault="00400794" w:rsidP="009139A6">
      <w:r>
        <w:separator/>
      </w:r>
    </w:p>
  </w:endnote>
  <w:endnote w:type="continuationSeparator" w:id="0">
    <w:p w14:paraId="7B24726A" w14:textId="77777777" w:rsidR="00400794" w:rsidRDefault="004007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C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A63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28A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4F7B4" w14:textId="77777777" w:rsidR="00400794" w:rsidRDefault="00400794" w:rsidP="009139A6">
      <w:r>
        <w:separator/>
      </w:r>
    </w:p>
  </w:footnote>
  <w:footnote w:type="continuationSeparator" w:id="0">
    <w:p w14:paraId="58B84D88" w14:textId="77777777" w:rsidR="00400794" w:rsidRDefault="004007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D0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D27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D7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794"/>
    <w:rsid w:val="000666E0"/>
    <w:rsid w:val="002510B7"/>
    <w:rsid w:val="0040079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179A"/>
  <w15:chartTrackingRefBased/>
  <w15:docId w15:val="{E24630C8-B023-417E-ACF4-BC8E389A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2023-04-03T20:54:00Z</dcterms:created>
  <dcterms:modified xsi:type="dcterms:W3CDTF">2023-04-03T20:54:00Z</dcterms:modified>
</cp:coreProperties>
</file>